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3DCA8" w14:textId="574C3BB6" w:rsidR="00062861" w:rsidRPr="00FA720D" w:rsidRDefault="00FA720D" w:rsidP="00062861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P</w:t>
      </w:r>
      <w:r w:rsidR="00062861" w:rsidRPr="00FA720D">
        <w:rPr>
          <w:rFonts w:ascii="Arial" w:hAnsi="Arial" w:cs="Arial"/>
          <w:sz w:val="20"/>
          <w:szCs w:val="20"/>
          <w:u w:val="single"/>
        </w:rPr>
        <w:t>rioriteit bepaling</w:t>
      </w:r>
      <w:bookmarkStart w:id="0" w:name="_GoBack"/>
      <w:bookmarkEnd w:id="0"/>
    </w:p>
    <w:p w14:paraId="30E1A6CC" w14:textId="77777777" w:rsidR="00FA720D" w:rsidRPr="00FA720D" w:rsidRDefault="00FA720D" w:rsidP="00062861">
      <w:pPr>
        <w:spacing w:line="240" w:lineRule="auto"/>
        <w:rPr>
          <w:rFonts w:ascii="Arial" w:hAnsi="Arial" w:cs="Arial"/>
          <w:sz w:val="20"/>
          <w:szCs w:val="20"/>
        </w:rPr>
      </w:pPr>
    </w:p>
    <w:p w14:paraId="6294C7B6" w14:textId="77777777" w:rsidR="00062861" w:rsidRPr="00032350" w:rsidRDefault="00062861" w:rsidP="00062861">
      <w:pPr>
        <w:pStyle w:val="BasistekstEmtio"/>
        <w:rPr>
          <w:rFonts w:ascii="Arial" w:hAnsi="Arial" w:cs="Arial"/>
          <w:sz w:val="20"/>
          <w:szCs w:val="20"/>
        </w:rPr>
      </w:pPr>
      <w:r w:rsidRPr="00FA720D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53CEA5C" wp14:editId="3CF7CB8D">
            <wp:extent cx="5613200" cy="3566795"/>
            <wp:effectExtent l="0" t="0" r="6985" b="0"/>
            <wp:docPr id="2053922624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3200" cy="356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E712E" w14:textId="77777777" w:rsidR="0031675C" w:rsidRDefault="0031675C"/>
    <w:sectPr w:rsidR="0031675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C244F" w14:textId="77777777" w:rsidR="003917AA" w:rsidRDefault="003917AA" w:rsidP="00E727DE">
      <w:pPr>
        <w:spacing w:line="240" w:lineRule="auto"/>
      </w:pPr>
      <w:r>
        <w:separator/>
      </w:r>
    </w:p>
  </w:endnote>
  <w:endnote w:type="continuationSeparator" w:id="0">
    <w:p w14:paraId="2C591635" w14:textId="77777777" w:rsidR="003917AA" w:rsidRDefault="003917AA" w:rsidP="00E727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237561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3B51CD8" w14:textId="61E91110" w:rsidR="009C0BD2" w:rsidRDefault="009C0BD2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F9A645" w14:textId="77777777" w:rsidR="009C0BD2" w:rsidRDefault="009C0BD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0B6DA" w14:textId="77777777" w:rsidR="003917AA" w:rsidRDefault="003917AA" w:rsidP="00E727DE">
      <w:pPr>
        <w:spacing w:line="240" w:lineRule="auto"/>
      </w:pPr>
      <w:r>
        <w:separator/>
      </w:r>
    </w:p>
  </w:footnote>
  <w:footnote w:type="continuationSeparator" w:id="0">
    <w:p w14:paraId="089903BD" w14:textId="77777777" w:rsidR="003917AA" w:rsidRDefault="003917AA" w:rsidP="00E727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1EFDA" w14:textId="5C132D06" w:rsidR="00E727DE" w:rsidRPr="009C0BD2" w:rsidRDefault="00E727DE" w:rsidP="009C0BD2">
    <w:pPr>
      <w:spacing w:after="160" w:line="259" w:lineRule="auto"/>
      <w:jc w:val="center"/>
      <w:rPr>
        <w:rFonts w:ascii="Arial" w:hAnsi="Arial" w:cs="Arial"/>
        <w:b/>
        <w:bCs/>
        <w:sz w:val="44"/>
        <w:szCs w:val="44"/>
      </w:rPr>
    </w:pPr>
    <w:r w:rsidRPr="009C0BD2">
      <w:rPr>
        <w:rFonts w:ascii="Arial" w:hAnsi="Arial" w:cs="Arial"/>
        <w:b/>
        <w:bCs/>
        <w:sz w:val="44"/>
        <w:szCs w:val="44"/>
      </w:rPr>
      <w:t>Bijlage 2 Prioritering</w:t>
    </w:r>
  </w:p>
  <w:p w14:paraId="66B31DD0" w14:textId="77777777" w:rsidR="00E727DE" w:rsidRPr="00E727DE" w:rsidRDefault="00E727DE" w:rsidP="00E727DE">
    <w:pPr>
      <w:spacing w:after="160" w:line="259" w:lineRule="auto"/>
      <w:jc w:val="right"/>
      <w:rPr>
        <w:rFonts w:ascii="Arial" w:hAnsi="Arial" w:cs="Arial"/>
        <w:sz w:val="40"/>
        <w:szCs w:val="4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861"/>
    <w:rsid w:val="00062861"/>
    <w:rsid w:val="0031675C"/>
    <w:rsid w:val="003917AA"/>
    <w:rsid w:val="009C0BD2"/>
    <w:rsid w:val="00A72FA0"/>
    <w:rsid w:val="00E727DE"/>
    <w:rsid w:val="00FA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7E359"/>
  <w15:chartTrackingRefBased/>
  <w15:docId w15:val="{ECD96DDF-DDFB-4819-B117-DE748714C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aliases w:val="Standaard Emtio"/>
    <w:qFormat/>
    <w:rsid w:val="00062861"/>
    <w:pPr>
      <w:spacing w:after="0" w:line="240" w:lineRule="atLeast"/>
    </w:pPr>
    <w:rPr>
      <w:rFonts w:ascii="Verdana" w:eastAsia="Times New Roman" w:hAnsi="Verdana" w:cs="Times New Roman"/>
      <w:sz w:val="18"/>
      <w:szCs w:val="18"/>
      <w:lang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Standaard"/>
    <w:link w:val="BasistekstEmtioChar"/>
    <w:qFormat/>
    <w:rsid w:val="00062861"/>
    <w:pPr>
      <w:spacing w:line="260" w:lineRule="atLeast"/>
    </w:pPr>
    <w:rPr>
      <w:rFonts w:ascii="Bookman Old Style" w:hAnsi="Bookman Old Style" w:cs="Maiandra GD"/>
      <w:sz w:val="19"/>
      <w:lang w:eastAsia="nl-NL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062861"/>
    <w:rPr>
      <w:rFonts w:ascii="Bookman Old Style" w:eastAsia="Times New Roman" w:hAnsi="Bookman Old Style" w:cs="Maiandra GD"/>
      <w:sz w:val="19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E727D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727DE"/>
    <w:rPr>
      <w:rFonts w:ascii="Verdana" w:eastAsia="Times New Roman" w:hAnsi="Verdana" w:cs="Times New Roman"/>
      <w:sz w:val="18"/>
      <w:szCs w:val="18"/>
      <w:lang w:eastAsia="nl-BE"/>
    </w:rPr>
  </w:style>
  <w:style w:type="paragraph" w:styleId="Voettekst">
    <w:name w:val="footer"/>
    <w:basedOn w:val="Standaard"/>
    <w:link w:val="VoettekstChar"/>
    <w:uiPriority w:val="99"/>
    <w:unhideWhenUsed/>
    <w:rsid w:val="00E727D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727DE"/>
    <w:rPr>
      <w:rFonts w:ascii="Verdana" w:eastAsia="Times New Roman" w:hAnsi="Verdana" w:cs="Times New Roman"/>
      <w:sz w:val="18"/>
      <w:szCs w:val="18"/>
      <w:lang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document" ma:contentTypeID="0x01010083BE167AA0F62D4F949E4537B3F2D9A300FE6FBA10644D2548B5309C9CEE0AE718" ma:contentTypeVersion="53" ma:contentTypeDescription="Een nieuw document maken." ma:contentTypeScope="" ma:versionID="47404b11b84751cbfb78352d46d21210">
  <xsd:schema xmlns:xsd="http://www.w3.org/2001/XMLSchema" xmlns:xs="http://www.w3.org/2001/XMLSchema" xmlns:p="http://schemas.microsoft.com/office/2006/metadata/properties" xmlns:ns2="4aa6006d-cd24-472e-a178-8e5fb3d81c11" xmlns:ns3="34589b7d-f818-49a5-a7bc-ff2b1a91dced" xmlns:ns4="cf41370e-3f78-4f99-b617-1016f15fe802" xmlns:ns5="966b5a16-7f81-47af-8b8c-438d29320ad6" targetNamespace="http://schemas.microsoft.com/office/2006/metadata/properties" ma:root="true" ma:fieldsID="e3415ba6e2e7adfa66eb6ff2164ce3c1" ns2:_="" ns3:_="" ns4:_="" ns5:_="">
    <xsd:import namespace="4aa6006d-cd24-472e-a178-8e5fb3d81c11"/>
    <xsd:import namespace="34589b7d-f818-49a5-a7bc-ff2b1a91dced"/>
    <xsd:import namespace="cf41370e-3f78-4f99-b617-1016f15fe802"/>
    <xsd:import namespace="966b5a16-7f81-47af-8b8c-438d29320ad6"/>
    <xsd:element name="properties">
      <xsd:complexType>
        <xsd:sequence>
          <xsd:element name="documentManagement">
            <xsd:complexType>
              <xsd:all>
                <xsd:element ref="ns2:pd50c43e94894024a73443235b9c5599" minOccurs="0"/>
                <xsd:element ref="ns3:TaxCatchAll" minOccurs="0"/>
                <xsd:element ref="ns3:TaxCatchAllLabel" minOccurs="0"/>
                <xsd:element ref="ns2:jf3007396e7347cea609257d9eaa4ca6" minOccurs="0"/>
                <xsd:element ref="ns2:ge0bf3e4aade45a29e5e49763c92758f" minOccurs="0"/>
                <xsd:element ref="ns2:c9555a5d75ea45459c485b5bc5619d47" minOccurs="0"/>
                <xsd:element ref="ns2:e8b9f9cac66945448abed9f71f009dbb" minOccurs="0"/>
                <xsd:element ref="ns2:l72b65e41614461b9b237d2ca8dc3bfa" minOccurs="0"/>
                <xsd:element ref="ns3:Ontstaanscontext" minOccurs="0"/>
                <xsd:element ref="ns2:e148a03c9d3c4ad097c4e178bc7e60de" minOccurs="0"/>
                <xsd:element ref="ns3:Sitenaam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4:dgyv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6006d-cd24-472e-a178-8e5fb3d81c11" elementFormDefault="qualified">
    <xsd:import namespace="http://schemas.microsoft.com/office/2006/documentManagement/types"/>
    <xsd:import namespace="http://schemas.microsoft.com/office/infopath/2007/PartnerControls"/>
    <xsd:element name="pd50c43e94894024a73443235b9c5599" ma:index="8" nillable="true" ma:displayName="Documenttype_0" ma:hidden="true" ma:internalName="pd50c43e94894024a73443235b9c5599" ma:readOnly="false">
      <xsd:simpleType>
        <xsd:restriction base="dms:Note"/>
      </xsd:simpleType>
    </xsd:element>
    <xsd:element name="jf3007396e7347cea609257d9eaa4ca6" ma:index="12" nillable="true" ma:displayName="Documentstatus_0" ma:hidden="true" ma:internalName="jf3007396e7347cea609257d9eaa4ca6" ma:readOnly="false">
      <xsd:simpleType>
        <xsd:restriction base="dms:Note"/>
      </xsd:simpleType>
    </xsd:element>
    <xsd:element name="ge0bf3e4aade45a29e5e49763c92758f" ma:index="14" nillable="true" ma:displayName="Vertrouwelijkheidsniveau_0" ma:hidden="true" ma:internalName="ge0bf3e4aade45a29e5e49763c92758f" ma:readOnly="false">
      <xsd:simpleType>
        <xsd:restriction base="dms:Note"/>
      </xsd:simpleType>
    </xsd:element>
    <xsd:element name="c9555a5d75ea45459c485b5bc5619d47" ma:index="16" nillable="true" ma:displayName="Organisatie_0" ma:hidden="true" ma:internalName="c9555a5d75ea45459c485b5bc5619d47" ma:readOnly="false">
      <xsd:simpleType>
        <xsd:restriction base="dms:Note"/>
      </xsd:simpleType>
    </xsd:element>
    <xsd:element name="e8b9f9cac66945448abed9f71f009dbb" ma:index="18" nillable="true" ma:displayName="Classificatie_0" ma:hidden="true" ma:internalName="e8b9f9cac66945448abed9f71f009dbb" ma:readOnly="false">
      <xsd:simpleType>
        <xsd:restriction base="dms:Note"/>
      </xsd:simpleType>
    </xsd:element>
    <xsd:element name="l72b65e41614461b9b237d2ca8dc3bfa" ma:index="20" nillable="true" ma:displayName="Identificatiekenmerk_0" ma:hidden="true" ma:internalName="l72b65e41614461b9b237d2ca8dc3bfa" ma:readOnly="false">
      <xsd:simpleType>
        <xsd:restriction base="dms:Note"/>
      </xsd:simpleType>
    </xsd:element>
    <xsd:element name="e148a03c9d3c4ad097c4e178bc7e60de" ma:index="23" nillable="true" ma:taxonomy="true" ma:internalName="e148a03c9d3c4ad097c4e178bc7e60de" ma:taxonomyFieldName="Documenttaal" ma:displayName="Documenttaal" ma:readOnly="false" ma:default="-1;#Nederlands|519689bf-6b82-4ac4-acfb-f627d324f32a" ma:fieldId="{e148a03c-9d3c-4ad0-97c4-e178bc7e60de}" ma:sspId="6ff162f9-bf57-4ff8-9921-ebf521560e7a" ma:termSetId="37a38ab8-7bb6-40c5-82f3-f62a9099af6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89b7d-f818-49a5-a7bc-ff2b1a91dce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cb85c1ab-a8a4-4e92-8e16-f2c6ea5f6a59}" ma:internalName="TaxCatchAll" ma:showField="CatchAllData" ma:web="966b5a16-7f81-47af-8b8c-438d29320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b85c1ab-a8a4-4e92-8e16-f2c6ea5f6a59}" ma:internalName="TaxCatchAllLabel" ma:readOnly="true" ma:showField="CatchAllDataLabel" ma:web="966b5a16-7f81-47af-8b8c-438d29320a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ntstaanscontext" ma:index="22" nillable="true" ma:displayName="Ontstaanscontext" ma:description="Voor een projectsite de naam van de projectleider, voor teamsite een teamleider, programma-site een programmaleider, werkomgeving de naam van de eigenaar." ma:hidden="true" ma:internalName="Ontstaanscontext" ma:readOnly="false">
      <xsd:simpleType>
        <xsd:restriction base="dms:Text">
          <xsd:maxLength value="255"/>
        </xsd:restriction>
      </xsd:simpleType>
    </xsd:element>
    <xsd:element name="Sitenaam" ma:index="25" nillable="true" ma:displayName="SiteURL" ma:description="Geef hier de naam aan van site zoals die in de URL is opgenomen." ma:internalName="Sitenaa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1370e-3f78-4f99-b617-1016f15fe8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gyv" ma:index="37" nillable="true" ma:displayName="Bron" ma:internalName="dgyv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6b5a16-7f81-47af-8b8c-438d29320ad6" elementFormDefault="qualified">
    <xsd:import namespace="http://schemas.microsoft.com/office/2006/documentManagement/types"/>
    <xsd:import namespace="http://schemas.microsoft.com/office/infopath/2007/PartnerControls"/>
    <xsd:element name="SharedWithUsers" ma:index="3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9555a5d75ea45459c485b5bc5619d47 xmlns="4aa6006d-cd24-472e-a178-8e5fb3d81c11" xsi:nil="true"/>
    <Sitenaam xmlns="34589b7d-f818-49a5-a7bc-ff2b1a91dced" xsi:nil="true"/>
    <pd50c43e94894024a73443235b9c5599 xmlns="4aa6006d-cd24-472e-a178-8e5fb3d81c11" xsi:nil="true"/>
    <TaxCatchAll xmlns="34589b7d-f818-49a5-a7bc-ff2b1a91dced">
      <Value>-1</Value>
    </TaxCatchAll>
    <jf3007396e7347cea609257d9eaa4ca6 xmlns="4aa6006d-cd24-472e-a178-8e5fb3d81c11" xsi:nil="true"/>
    <l72b65e41614461b9b237d2ca8dc3bfa xmlns="4aa6006d-cd24-472e-a178-8e5fb3d81c11" xsi:nil="true"/>
    <e148a03c9d3c4ad097c4e178bc7e60de xmlns="4aa6006d-cd24-472e-a178-8e5fb3d81c11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Nederlands</TermName>
          <TermId xmlns="http://schemas.microsoft.com/office/infopath/2007/PartnerControls">519689bf-6b82-4ac4-acfb-f627d324f32a</TermId>
        </TermInfo>
      </Terms>
    </e148a03c9d3c4ad097c4e178bc7e60de>
    <e8b9f9cac66945448abed9f71f009dbb xmlns="4aa6006d-cd24-472e-a178-8e5fb3d81c11" xsi:nil="true"/>
    <ge0bf3e4aade45a29e5e49763c92758f xmlns="4aa6006d-cd24-472e-a178-8e5fb3d81c11" xsi:nil="true"/>
    <Ontstaanscontext xmlns="34589b7d-f818-49a5-a7bc-ff2b1a91dced" xsi:nil="true"/>
    <dgyv xmlns="cf41370e-3f78-4f99-b617-1016f15fe802" xsi:nil="true"/>
  </documentManagement>
</p:properties>
</file>

<file path=customXml/itemProps1.xml><?xml version="1.0" encoding="utf-8"?>
<ds:datastoreItem xmlns:ds="http://schemas.openxmlformats.org/officeDocument/2006/customXml" ds:itemID="{8DD27CCC-06DC-42C5-95B2-2FCBC7047FEB}"/>
</file>

<file path=customXml/itemProps2.xml><?xml version="1.0" encoding="utf-8"?>
<ds:datastoreItem xmlns:ds="http://schemas.openxmlformats.org/officeDocument/2006/customXml" ds:itemID="{BAD2D0E1-B5B5-4466-A2D9-9A1C04FD21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CCA88C-5A44-4B93-9937-80388A896F7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4d421a7f-a149-4299-ae9e-119923b1dd24"/>
    <ds:schemaRef ds:uri="fa657a05-93c5-495a-bd91-10d7762ba6f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48A9963B.dotm</Template>
  <TotalTime>31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Tukker, Peter</dc:creator>
  <cp:keywords/>
  <dc:description/>
  <cp:lastModifiedBy>Tukker, Peter</cp:lastModifiedBy>
  <cp:revision>4</cp:revision>
  <dcterms:created xsi:type="dcterms:W3CDTF">2020-06-02T07:35:00Z</dcterms:created>
  <dcterms:modified xsi:type="dcterms:W3CDTF">2020-06-02T12:18:00Z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0x01010083BE167AA0F62D4F949E4537B3F2D9A300FE6FBA10644D2548B5309C9CEE0AE718</vt:lpwstr>
  </property>
  <property fmtid="{D5CDD505-2E9C-101B-9397-08002B2CF9AE}" pid="3" name="Documenttaal">
    <vt:i4>-1</vt:i4>
  </property>
  <property fmtid="{D5CDD505-2E9C-101B-9397-08002B2CF9AE}" pid="4" name="Vertrouwelijkheid">
    <vt:i4>1</vt:i4>
  </property>
</Properties>
</file>